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22FFD" w14:textId="77777777" w:rsidR="0010559A" w:rsidRPr="00F05021" w:rsidRDefault="0010559A" w:rsidP="0010559A">
      <w:pPr>
        <w:jc w:val="both"/>
      </w:pPr>
      <w:r w:rsidRPr="00F05021">
        <w:rPr>
          <w:b/>
          <w:sz w:val="28"/>
          <w:szCs w:val="28"/>
        </w:rPr>
        <w:t xml:space="preserve">Obrazec garancije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r w:rsidRPr="002B38A8">
        <w:rPr>
          <w:sz w:val="18"/>
          <w:szCs w:val="18"/>
          <w:lang w:val="it-IT"/>
        </w:rPr>
        <w:t>Zavod Republike Slovenije za blagovne rezerve, Dunajska 106, 1000 Ljubljana, Slovenija</w:t>
      </w:r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136D5E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E3DB224" w14:textId="309EE771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pogodba……….št………. z dne …….. sklenjena med naročnikom in upravičencem za ……………………..v vrednosti ……….. EUR</w:t>
      </w:r>
      <w:r w:rsidR="009200B3">
        <w:rPr>
          <w:sz w:val="18"/>
          <w:szCs w:val="18"/>
        </w:rPr>
        <w:t xml:space="preserve"> </w:t>
      </w:r>
      <w:r w:rsidR="009200B3" w:rsidRPr="00FB56CB">
        <w:rPr>
          <w:i/>
          <w:color w:val="BFBFBF" w:themeColor="background1" w:themeShade="BF"/>
          <w:sz w:val="18"/>
          <w:szCs w:val="18"/>
        </w:rPr>
        <w:t xml:space="preserve">(navede se predmet javnega naročila ter v primeru javnega naročila po sklopih, </w:t>
      </w:r>
      <w:r w:rsidR="009200B3">
        <w:rPr>
          <w:i/>
          <w:color w:val="BFBFBF" w:themeColor="background1" w:themeShade="BF"/>
          <w:sz w:val="18"/>
          <w:szCs w:val="18"/>
        </w:rPr>
        <w:t xml:space="preserve">se navede </w:t>
      </w:r>
      <w:r w:rsidR="009200B3" w:rsidRPr="00FB56CB">
        <w:rPr>
          <w:i/>
          <w:color w:val="BFBFBF" w:themeColor="background1" w:themeShade="BF"/>
          <w:sz w:val="18"/>
          <w:szCs w:val="18"/>
        </w:rPr>
        <w:t>za kateri sklop je dana garancija)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5A4F8DBE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="000C4FC6">
        <w:rPr>
          <w:sz w:val="18"/>
          <w:szCs w:val="18"/>
        </w:rPr>
        <w:t>s</w:t>
      </w:r>
      <w:r w:rsidRPr="002B38A8">
        <w:rPr>
          <w:sz w:val="18"/>
          <w:szCs w:val="18"/>
        </w:rPr>
        <w:t>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45D52F96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 xml:space="preserve">Za garancijo velja pravo Republike Slovenije. Morebitne spore med upravičencem in garantom rešuje stvarno pristojno sodišče v </w:t>
      </w:r>
      <w:r w:rsidR="00687B36">
        <w:rPr>
          <w:sz w:val="18"/>
          <w:szCs w:val="18"/>
        </w:rPr>
        <w:t>Ljubljani</w:t>
      </w:r>
      <w:r w:rsidRPr="002B38A8">
        <w:rPr>
          <w:sz w:val="18"/>
          <w:szCs w:val="18"/>
        </w:rPr>
        <w:t>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029A3" w14:textId="77777777" w:rsidR="00CE630E" w:rsidRDefault="00CE630E">
      <w:r>
        <w:separator/>
      </w:r>
    </w:p>
  </w:endnote>
  <w:endnote w:type="continuationSeparator" w:id="0">
    <w:p w14:paraId="13174C45" w14:textId="77777777" w:rsidR="00CE630E" w:rsidRDefault="00CE6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CBBC48B" w14:textId="77777777" w:rsidTr="00A1445A">
      <w:tc>
        <w:tcPr>
          <w:tcW w:w="4605" w:type="dxa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3715DFC" w14:textId="62FA36C5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EB0D55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EB0D55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21C53" w14:textId="77777777" w:rsidR="00CE630E" w:rsidRDefault="00CE630E">
      <w:r>
        <w:separator/>
      </w:r>
    </w:p>
  </w:footnote>
  <w:footnote w:type="continuationSeparator" w:id="0">
    <w:p w14:paraId="1F3F42D1" w14:textId="77777777" w:rsidR="00CE630E" w:rsidRDefault="00CE63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62EBF3C5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6D98A12B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</w:tcPr>
        <w:p w14:paraId="2946DB82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5997CC1D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661C62" w14:paraId="3697C350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31026E4D" w14:textId="074400BF" w:rsidR="00C0552D" w:rsidRPr="00661C62" w:rsidRDefault="009200B3" w:rsidP="00EB0D5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KONKURENČNI POSTOPEK S POGAJANJI – 1. faza -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110FFD37" w14:textId="77777777" w:rsidR="00C0552D" w:rsidRPr="00661C62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B42F5F0" w14:textId="7EA45772" w:rsidR="00C0552D" w:rsidRPr="00661C62" w:rsidRDefault="00B419E9" w:rsidP="00D13E19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61C62">
            <w:rPr>
              <w:rFonts w:ascii="Arial" w:hAnsi="Arial" w:cs="Arial"/>
              <w:sz w:val="16"/>
              <w:szCs w:val="16"/>
            </w:rPr>
            <w:t>OBR – 2.1</w:t>
          </w:r>
          <w:r w:rsidR="00D13E19">
            <w:rPr>
              <w:rFonts w:ascii="Arial" w:hAnsi="Arial" w:cs="Arial"/>
              <w:sz w:val="16"/>
              <w:szCs w:val="16"/>
            </w:rPr>
            <w:t>5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82719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59A"/>
    <w:rsid w:val="00001218"/>
    <w:rsid w:val="00005413"/>
    <w:rsid w:val="00013B00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C4FC6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4021F"/>
    <w:rsid w:val="00166414"/>
    <w:rsid w:val="0017296F"/>
    <w:rsid w:val="00174BFE"/>
    <w:rsid w:val="00183318"/>
    <w:rsid w:val="00186071"/>
    <w:rsid w:val="001A192F"/>
    <w:rsid w:val="001A7BD0"/>
    <w:rsid w:val="001D16E0"/>
    <w:rsid w:val="001D694D"/>
    <w:rsid w:val="001F6F0F"/>
    <w:rsid w:val="00201E76"/>
    <w:rsid w:val="0020233B"/>
    <w:rsid w:val="002104D8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67250"/>
    <w:rsid w:val="00370866"/>
    <w:rsid w:val="0037231D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87B36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87AE1"/>
    <w:rsid w:val="007D302C"/>
    <w:rsid w:val="007D4174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200B3"/>
    <w:rsid w:val="00945B2B"/>
    <w:rsid w:val="00946104"/>
    <w:rsid w:val="009514DD"/>
    <w:rsid w:val="0095198A"/>
    <w:rsid w:val="00953938"/>
    <w:rsid w:val="00965BB4"/>
    <w:rsid w:val="00994E93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13E19"/>
    <w:rsid w:val="00D2343D"/>
    <w:rsid w:val="00D278D4"/>
    <w:rsid w:val="00D31C37"/>
    <w:rsid w:val="00D44D6B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F116B"/>
    <w:rsid w:val="00DF3D50"/>
    <w:rsid w:val="00E029F3"/>
    <w:rsid w:val="00E02C2C"/>
    <w:rsid w:val="00E0340C"/>
    <w:rsid w:val="00E23492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55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04dff0ef66ce44b2ca11fa5169882059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d2aeb74e3912577df406c1116c623d5e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94F8A3A-3FF1-4F15-B1DA-DA1E1A75B7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5AEE08-7287-4351-A276-1C912CDEABF6}"/>
</file>

<file path=customXml/itemProps3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9B7BEB-9D20-4F59-ADC2-4DCA039BA2E7}">
  <ds:schemaRefs>
    <ds:schemaRef ds:uri="6a4cc071-bd85-44c5-acc7-68a9b922d49c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ba71b4f2-3489-430b-a582-ca3f60230a1a"/>
    <ds:schemaRef ds:uri="http://purl.org/dc/dcmitype/"/>
    <ds:schemaRef ds:uri="http://schemas.microsoft.com/office/infopath/2007/PartnerControls"/>
    <ds:schemaRef ds:uri="http://www.w3.org/XML/1998/namespace"/>
    <ds:schemaRef ds:uri="64b5e79a-161e-4f4f-95e3-8c5cd0f50b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</TotalTime>
  <Pages>1</Pages>
  <Words>394</Words>
  <Characters>2315</Characters>
  <Application>Microsoft Office Word</Application>
  <DocSecurity>0</DocSecurity>
  <Lines>19</Lines>
  <Paragraphs>5</Paragraphs>
  <ScaleCrop>false</ScaleCrop>
  <Company>ZRSBR</Company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2016-01-04T14:38:00Z</cp:lastPrinted>
  <dcterms:created xsi:type="dcterms:W3CDTF">2023-04-24T11:33:00Z</dcterms:created>
  <dcterms:modified xsi:type="dcterms:W3CDTF">2026-04-20T15:12:00Z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Order">
    <vt:r8>2415800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